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72AD" w:rsidRDefault="00DE72AD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DE72AD" w:rsidRDefault="00DE72AD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DE72AD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DE72AD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DE72AD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D7339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37- ТМ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57122B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D7339C" w:rsidRPr="00D7339C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D7339C" w:rsidRPr="00D7339C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D7339C" w:rsidRPr="00D7339C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D7339C">
        <w:rPr>
          <w:u w:val="single"/>
        </w:rPr>
        <w:t xml:space="preserve"> 37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D7339C" w:rsidRPr="00D7339C">
        <w:rPr>
          <w:rStyle w:val="aa"/>
        </w:rPr>
        <w:t xml:space="preserve"> Рабочий по комплексному обслуживанию и ремонту здания, 3 разряд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D7339C" w:rsidRPr="00D7339C">
        <w:rPr>
          <w:rStyle w:val="aa"/>
        </w:rPr>
        <w:t xml:space="preserve"> 17544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57122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7122B" w:rsidRPr="00D31824" w:rsidRDefault="0057122B" w:rsidP="0057122B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57122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7122B" w:rsidRDefault="0057122B" w:rsidP="0057122B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57122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7122B" w:rsidRDefault="0057122B" w:rsidP="0057122B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7122B" w:rsidRDefault="0057122B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57122B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57122B" w:rsidRPr="00D31824" w:rsidRDefault="0057122B" w:rsidP="0057122B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t xml:space="preserve">±0,2 ˚С; ±3,0 %; ± (0,05 +0,05V) - для 0.1-1 м/с, ± </w:t>
            </w:r>
            <w:r>
              <w:lastRenderedPageBreak/>
              <w:t>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57122B" w:rsidRPr="00D31824" w:rsidRDefault="0057122B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</w:t>
            </w:r>
            <w:r>
              <w:lastRenderedPageBreak/>
              <w:t>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DE72AD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DE72AD" w:rsidRPr="00D31824" w:rsidTr="00DE72AD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2AD" w:rsidRPr="00D31824" w:rsidRDefault="00DE72AD" w:rsidP="00DE72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DE72AD" w:rsidRPr="00D31824" w:rsidRDefault="00DE72AD" w:rsidP="00DE72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DE72AD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2AD" w:rsidRDefault="00DE72AD" w:rsidP="00DE72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DE72AD" w:rsidRDefault="00DE72AD" w:rsidP="00DE72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DE72AD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E72AD" w:rsidRPr="00053BE2" w:rsidRDefault="00DE72AD" w:rsidP="009A2D38">
            <w:pPr>
              <w:pStyle w:val="a8"/>
            </w:pPr>
            <w:r>
              <w:t>Территория школы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E72AD" w:rsidRPr="00053BE2" w:rsidRDefault="00DE72AD" w:rsidP="009A2D38">
            <w:pPr>
              <w:pStyle w:val="a8"/>
            </w:pPr>
            <w:r>
              <w:t>20.5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E72AD" w:rsidRPr="00053BE2" w:rsidRDefault="00DE72AD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E72AD" w:rsidRPr="00053BE2" w:rsidRDefault="00DE72AD" w:rsidP="009A2D38">
            <w:pPr>
              <w:pStyle w:val="a8"/>
            </w:pPr>
            <w:r>
              <w:t>46.7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E72AD" w:rsidRPr="00053BE2" w:rsidRDefault="00DE72AD" w:rsidP="009A2D38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D7339C" w:rsidP="005859B9">
      <w:fldSimple w:instr=" DOCVARIABLE operac \* MERGEFORMAT ">
        <w:r w:rsidR="00DE72AD" w:rsidRPr="00DE72AD">
          <w:t xml:space="preserve"> Поддержание в надлежащем виде различного рода зданий и прилегающих к ним территорий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m"/>
            <w:bookmarkEnd w:id="27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m"/>
            <w:bookmarkEnd w:id="3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m"/>
            <w:bookmarkEnd w:id="3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m"/>
            <w:bookmarkEnd w:id="3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lastRenderedPageBreak/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m"/>
            <w:bookmarkEnd w:id="4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m"/>
            <w:bookmarkEnd w:id="42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m"/>
            <w:bookmarkEnd w:id="44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m"/>
            <w:bookmarkEnd w:id="4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48" w:name="bm_4_1_m"/>
            <w:bookmarkEnd w:id="48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m"/>
            <w:bookmarkEnd w:id="4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m"/>
            <w:bookmarkEnd w:id="50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m"/>
            <w:bookmarkEnd w:id="5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DE72A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DE72A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DE72A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DE72A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57122B" w:rsidTr="005712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57122B" w:rsidP="00A113FF">
            <w:pPr>
              <w:pStyle w:val="a8"/>
            </w:pPr>
            <w:r w:rsidRPr="0057122B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57122B" w:rsidP="00A113FF">
            <w:pPr>
              <w:pStyle w:val="a8"/>
            </w:pPr>
            <w:r w:rsidRPr="0057122B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57122B" w:rsidP="00A113FF">
            <w:pPr>
              <w:pStyle w:val="a8"/>
            </w:pPr>
            <w:r w:rsidRPr="0057122B">
              <w:t>Лобачева Наталья Владиславовна</w:t>
            </w:r>
          </w:p>
        </w:tc>
      </w:tr>
      <w:tr w:rsidR="00842548" w:rsidRPr="0057122B" w:rsidTr="0057122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57122B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57122B" w:rsidRDefault="0057122B" w:rsidP="00A113FF">
            <w:pPr>
              <w:pStyle w:val="a8"/>
            </w:pPr>
            <w:r w:rsidRPr="0057122B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57122B" w:rsidRDefault="0057122B" w:rsidP="00A113FF">
            <w:pPr>
              <w:pStyle w:val="a8"/>
            </w:pPr>
            <w:r w:rsidRPr="0057122B">
              <w:t>Богомолов Сергей Алексеевич</w:t>
            </w:r>
          </w:p>
        </w:tc>
      </w:tr>
      <w:tr w:rsidR="00842548" w:rsidRPr="0057122B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lastRenderedPageBreak/>
        <w:t>11. Заключение о соответствии требованиям:</w:t>
      </w:r>
      <w:r w:rsidRPr="00D31824">
        <w:rPr>
          <w:rStyle w:val="a7"/>
        </w:rPr>
        <w:br/>
      </w:r>
      <w:r w:rsidR="00187622">
        <w:rPr>
          <w:bCs/>
        </w:rPr>
        <w:fldChar w:fldCharType="begin"/>
      </w:r>
      <w:r w:rsidR="00187622">
        <w:rPr>
          <w:bCs/>
        </w:rPr>
        <w:instrText xml:space="preserve"> DOCVARIABLE att_zakl \* MERGEFORMAT </w:instrText>
      </w:r>
      <w:r w:rsidR="00187622">
        <w:rPr>
          <w:bCs/>
        </w:rPr>
        <w:fldChar w:fldCharType="separate"/>
      </w:r>
      <w:r w:rsidR="00DE72AD" w:rsidRPr="00DE72AD">
        <w:rPr>
          <w:bCs/>
        </w:rPr>
        <w:t>-</w:t>
      </w:r>
      <w:r w:rsidR="00DE72AD" w:rsidRPr="00DE72AD">
        <w:t xml:space="preserve"> фактический уровень вредного фактора соответствует гигиеническим нормативам;</w:t>
      </w:r>
      <w:r w:rsidR="00187622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DE72AD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496BC4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57122B" w:rsidTr="005712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57122B" w:rsidP="00A113FF">
            <w:pPr>
              <w:pStyle w:val="a8"/>
            </w:pPr>
            <w:r w:rsidRPr="0057122B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57122B" w:rsidP="00A113FF">
            <w:pPr>
              <w:pStyle w:val="a8"/>
            </w:pPr>
            <w:r w:rsidRPr="0057122B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57122B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57122B" w:rsidRDefault="0057122B" w:rsidP="00A113FF">
            <w:pPr>
              <w:pStyle w:val="a8"/>
            </w:pPr>
            <w:r w:rsidRPr="0057122B">
              <w:t>Пугачева Елена Александровна</w:t>
            </w:r>
          </w:p>
        </w:tc>
      </w:tr>
      <w:tr w:rsidR="00842548" w:rsidRPr="0057122B" w:rsidTr="0057122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57122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57122B" w:rsidRDefault="0057122B" w:rsidP="00A113FF">
            <w:pPr>
              <w:pStyle w:val="a8"/>
              <w:rPr>
                <w:b/>
                <w:vertAlign w:val="superscript"/>
              </w:rPr>
            </w:pPr>
            <w:r w:rsidRPr="0057122B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2AD" w:rsidRDefault="00DE72AD" w:rsidP="0076042D">
      <w:pPr>
        <w:pStyle w:val="a9"/>
      </w:pPr>
      <w:r>
        <w:separator/>
      </w:r>
    </w:p>
  </w:endnote>
  <w:endnote w:type="continuationSeparator" w:id="0">
    <w:p w:rsidR="00DE72AD" w:rsidRDefault="00DE72A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22" w:rsidRDefault="0018762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D7339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37- ТМ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496BC4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496BC4" w:rsidRPr="00496BC4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22" w:rsidRDefault="001876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2AD" w:rsidRDefault="00DE72AD" w:rsidP="0076042D">
      <w:pPr>
        <w:pStyle w:val="a9"/>
      </w:pPr>
      <w:r>
        <w:separator/>
      </w:r>
    </w:p>
  </w:footnote>
  <w:footnote w:type="continuationSeparator" w:id="0">
    <w:p w:rsidR="00DE72AD" w:rsidRDefault="00DE72A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22" w:rsidRDefault="0018762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22" w:rsidRDefault="0018762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22" w:rsidRDefault="0018762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hk_smena" w:val="1"/>
    <w:docVar w:name="class" w:val=" 2 "/>
    <w:docVar w:name="close_doc_flag" w:val="0"/>
    <w:docVar w:name="co_classes" w:val=" 5;100;4;1;2;80; "/>
    <w:docVar w:name="codeok" w:val=" 17544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ill_date" w:val="26.11.2020"/>
    <w:docVar w:name="footer_num" w:val="Протокол № 37- ТМ - 2327/2020/СОУТ"/>
    <w:docVar w:name="grid_data" w:val="15;100;4;1;2;80; "/>
    <w:docVar w:name="grid_data231" w:val="5;4;1;1;10;1; "/>
    <w:docVar w:name="grid_data232" w:val="15;70;1; "/>
    <w:docVar w:name="grid_data31" w:val="45;26;1; "/>
    <w:docVar w:name="grid_data32" w:val="15;20;1; "/>
    <w:docVar w:name="grid_data41" w:val="5;30;45; "/>
    <w:docVar w:name="grid_data42" w:val="15;60;20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7- ТМ - 2327/2020/СОУТ"/>
    <w:docVar w:name="num_form" w:val="2"/>
    <w:docVar w:name="oborud" w:val=" Не применяется "/>
    <w:docVar w:name="operac" w:val=" Поддержание в надлежащем виде различного рода зданий и прилегающих к ним территорий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D7B0E53457F84BD0886D1FDA214E642C"/>
    <w:docVar w:name="rm_id" w:val="37"/>
    <w:docVar w:name="rm_name" w:val=" Рабочий по комплексному обслуживанию и ремонту здания, 3 разряд "/>
    <w:docVar w:name="rm_number" w:val=" 37"/>
    <w:docVar w:name="sex" w:val="m"/>
    <w:docVar w:name="sex_title" w:val="- мужско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80"/>
    <w:docVar w:name="tools" w:val=" Не используются "/>
    <w:docVar w:name="version" w:val="51"/>
  </w:docVars>
  <w:rsids>
    <w:rsidRoot w:val="00DE72AD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87622"/>
    <w:rsid w:val="001B27D6"/>
    <w:rsid w:val="001F4D8D"/>
    <w:rsid w:val="00234932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96BC4"/>
    <w:rsid w:val="004A47AD"/>
    <w:rsid w:val="004C4DB2"/>
    <w:rsid w:val="004D2EF1"/>
    <w:rsid w:val="00563E94"/>
    <w:rsid w:val="0057122B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90588D"/>
    <w:rsid w:val="0092778A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C02263"/>
    <w:rsid w:val="00C02721"/>
    <w:rsid w:val="00C20ED7"/>
    <w:rsid w:val="00C3083C"/>
    <w:rsid w:val="00C42395"/>
    <w:rsid w:val="00CE3307"/>
    <w:rsid w:val="00D31824"/>
    <w:rsid w:val="00D7339C"/>
    <w:rsid w:val="00D76DF8"/>
    <w:rsid w:val="00DB5302"/>
    <w:rsid w:val="00DD6B1F"/>
    <w:rsid w:val="00DE72AD"/>
    <w:rsid w:val="00E124F4"/>
    <w:rsid w:val="00E36337"/>
    <w:rsid w:val="00E732FA"/>
    <w:rsid w:val="00EB72AD"/>
    <w:rsid w:val="00EC37A1"/>
    <w:rsid w:val="00EF3DC4"/>
    <w:rsid w:val="00F423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F4A59E2-E60D-48FD-B2DA-E34AA28B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2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2020-11-20T08:55:00Z</dcterms:created>
  <dcterms:modified xsi:type="dcterms:W3CDTF">2020-11-26T13:42:00Z</dcterms:modified>
</cp:coreProperties>
</file>